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4C4861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E55AB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F80B24">
              <w:t xml:space="preserve">обществу с ограниченной ответственностью производственно технической компании «РУСИАНИ»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F80B24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CF7D0A" w:rsidRDefault="00D25713" w:rsidP="00CF7D0A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CF7D0A">
        <w:t>обществу с ограниченной ответственностью производственно-технической компании «РУСИАНИ»</w:t>
      </w:r>
      <w:r w:rsidR="004153ED">
        <w:t xml:space="preserve"> разрешение</w:t>
      </w:r>
      <w:r w:rsidR="00CF7D0A">
        <w:t xml:space="preserve"> </w:t>
      </w:r>
      <w:r w:rsidR="00CF7D0A" w:rsidRPr="009112FE">
        <w:t xml:space="preserve">на условно разрешенный вид использования земельного участка </w:t>
      </w:r>
      <w:r w:rsidR="00CF7D0A" w:rsidRPr="00876A27">
        <w:t>с кадастровым номером 54:35:</w:t>
      </w:r>
      <w:r w:rsidR="00CF7D0A">
        <w:t>041735</w:t>
      </w:r>
      <w:r w:rsidR="00CF7D0A" w:rsidRPr="00876A27">
        <w:t>:</w:t>
      </w:r>
      <w:r w:rsidR="00CF7D0A">
        <w:t>154</w:t>
      </w:r>
      <w:r w:rsidR="00CF7D0A" w:rsidRPr="00876A27">
        <w:t xml:space="preserve">  площадью </w:t>
      </w:r>
      <w:r w:rsidR="00CF7D0A">
        <w:t>1010 кв. м</w:t>
      </w:r>
      <w:r w:rsidR="00CF7D0A" w:rsidRPr="00876A27">
        <w:t xml:space="preserve"> </w:t>
      </w:r>
      <w:r w:rsidR="00CF7D0A" w:rsidRPr="008E407F">
        <w:t>с местоположением:  Российская Федерация, Новосибирская область, город Новосибирск,</w:t>
      </w:r>
      <w:r w:rsidR="00CF7D0A">
        <w:t xml:space="preserve"> улица Авиастроителей и объекта капитального строительства </w:t>
      </w:r>
      <w:r w:rsidR="00CF7D0A" w:rsidRPr="00362EA4">
        <w:t>(зона производственной деятельности (П-1))</w:t>
      </w:r>
      <w:r w:rsidR="00CF7D0A">
        <w:t xml:space="preserve"> </w:t>
      </w:r>
      <w:r w:rsidR="00CF7D0A" w:rsidRPr="009112FE">
        <w:t>–</w:t>
      </w:r>
      <w:r w:rsidR="00CF7D0A">
        <w:t xml:space="preserve"> </w:t>
      </w:r>
      <w:r w:rsidR="00CF7D0A" w:rsidRPr="00394EE2">
        <w:t>«гостиничное обслуживание </w:t>
      </w:r>
      <w:hyperlink r:id="rId8" w:history="1">
        <w:r w:rsidR="00CF7D0A" w:rsidRPr="00394EE2">
          <w:t>(4.7)</w:t>
        </w:r>
      </w:hyperlink>
      <w:r w:rsidR="00CF7D0A">
        <w:t xml:space="preserve"> – гостиницы</w:t>
      </w:r>
      <w:r w:rsidR="00CF7D0A" w:rsidRPr="00280C82">
        <w:t>»</w:t>
      </w:r>
      <w:r w:rsidR="00CF7D0A" w:rsidRPr="009112FE">
        <w:t>.</w:t>
      </w:r>
    </w:p>
    <w:p w:rsidR="00FE2272" w:rsidRPr="0091260B" w:rsidRDefault="00645674" w:rsidP="001D647C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4C4861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D647C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586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3ED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C4861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10D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D0A"/>
    <w:rsid w:val="00D010FE"/>
    <w:rsid w:val="00D044EA"/>
    <w:rsid w:val="00D04B6C"/>
    <w:rsid w:val="00D05FAF"/>
    <w:rsid w:val="00D1272D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408D"/>
    <w:rsid w:val="00E55AB1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B24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A5947-F386-4163-94AC-D688C9D4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76</cp:revision>
  <cp:lastPrinted>2020-02-25T03:17:00Z</cp:lastPrinted>
  <dcterms:created xsi:type="dcterms:W3CDTF">2023-05-10T04:37:00Z</dcterms:created>
  <dcterms:modified xsi:type="dcterms:W3CDTF">2026-06-09T10:03:00Z</dcterms:modified>
</cp:coreProperties>
</file>